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949" w:rsidRDefault="00F77949" w:rsidP="00BD3DA4">
      <w:pPr>
        <w:jc w:val="center"/>
        <w:rPr>
          <w:rFonts w:ascii="Times New Roman" w:hAnsi="Times New Roman"/>
          <w:b/>
          <w:sz w:val="28"/>
          <w:szCs w:val="28"/>
        </w:rPr>
      </w:pPr>
    </w:p>
    <w:p w:rsidR="00F77949" w:rsidRPr="008034EA" w:rsidRDefault="00F77949" w:rsidP="00BD3DA4">
      <w:pPr>
        <w:jc w:val="center"/>
        <w:rPr>
          <w:rFonts w:ascii="Times New Roman" w:hAnsi="Times New Roman"/>
          <w:b/>
          <w:sz w:val="26"/>
          <w:szCs w:val="26"/>
        </w:rPr>
      </w:pPr>
      <w:r w:rsidRPr="008034EA">
        <w:rPr>
          <w:rFonts w:ascii="Times New Roman" w:hAnsi="Times New Roman"/>
          <w:b/>
          <w:sz w:val="26"/>
          <w:szCs w:val="26"/>
        </w:rPr>
        <w:t>ПСИХОЛОГ В ДЕТСКОМ САДУ</w:t>
      </w:r>
    </w:p>
    <w:p w:rsidR="00F77949" w:rsidRPr="008034EA" w:rsidRDefault="00F77949" w:rsidP="00150B6E">
      <w:pPr>
        <w:jc w:val="both"/>
        <w:rPr>
          <w:rFonts w:ascii="Times New Roman" w:hAnsi="Times New Roman"/>
          <w:sz w:val="26"/>
          <w:szCs w:val="26"/>
        </w:rPr>
      </w:pPr>
      <w:r w:rsidRPr="008034EA">
        <w:rPr>
          <w:sz w:val="24"/>
          <w:szCs w:val="24"/>
        </w:rPr>
        <w:t xml:space="preserve">     </w:t>
      </w:r>
      <w:r w:rsidRPr="008034EA">
        <w:rPr>
          <w:rFonts w:ascii="Times New Roman" w:hAnsi="Times New Roman"/>
          <w:sz w:val="26"/>
          <w:szCs w:val="26"/>
        </w:rPr>
        <w:t>Во многих детских садах сейчас работают психологи. Не нужно пугаться, если психолог назначает вам встречу для беседы о вашем ребенке. И ни в коем случае не следует  отождествлять этого специалиста с психиатром или невропатологом и консультироваться у него  по поводу приема  лекарственных препаратов. Чтобы не следовать непрофессиональным советам и не путать, что входит  в компетенцию того  или иного специалиста, следует  ознакомиться со следующей информацией.</w:t>
      </w:r>
    </w:p>
    <w:p w:rsidR="00F77949" w:rsidRPr="008034EA" w:rsidRDefault="00F77949" w:rsidP="00150B6E">
      <w:pPr>
        <w:jc w:val="both"/>
        <w:rPr>
          <w:rFonts w:ascii="Times New Roman" w:hAnsi="Times New Roman"/>
          <w:b/>
          <w:sz w:val="26"/>
          <w:szCs w:val="26"/>
        </w:rPr>
      </w:pPr>
      <w:r w:rsidRPr="008034EA">
        <w:rPr>
          <w:rFonts w:ascii="Times New Roman" w:hAnsi="Times New Roman"/>
          <w:b/>
          <w:sz w:val="26"/>
          <w:szCs w:val="26"/>
        </w:rPr>
        <w:t xml:space="preserve">    ПСИХИАТОР</w:t>
      </w:r>
      <w:r w:rsidRPr="008034EA">
        <w:rPr>
          <w:rFonts w:ascii="Times New Roman" w:hAnsi="Times New Roman"/>
          <w:sz w:val="26"/>
          <w:szCs w:val="26"/>
        </w:rPr>
        <w:t xml:space="preserve">  –  врач в области профилактики, диагностики и лечения психических расстройств. Он назначает лекарства и лечит с помощью различных  видов психотерапии. Многие  направления современной психотерапии разработали врачи – психиатры</w:t>
      </w:r>
    </w:p>
    <w:p w:rsidR="00F77949" w:rsidRPr="008034EA" w:rsidRDefault="00F77949" w:rsidP="009D3184">
      <w:pPr>
        <w:spacing w:after="0"/>
        <w:jc w:val="both"/>
        <w:rPr>
          <w:rFonts w:ascii="Times New Roman" w:hAnsi="Times New Roman"/>
          <w:sz w:val="26"/>
          <w:szCs w:val="26"/>
        </w:rPr>
      </w:pPr>
      <w:r w:rsidRPr="008034EA">
        <w:rPr>
          <w:rFonts w:ascii="Times New Roman" w:hAnsi="Times New Roman"/>
          <w:b/>
          <w:sz w:val="26"/>
          <w:szCs w:val="26"/>
        </w:rPr>
        <w:t xml:space="preserve">   ПСИХОТЕРАПЕВТ</w:t>
      </w:r>
      <w:r w:rsidRPr="008034EA">
        <w:rPr>
          <w:rFonts w:ascii="Times New Roman" w:hAnsi="Times New Roman"/>
          <w:sz w:val="26"/>
          <w:szCs w:val="26"/>
        </w:rPr>
        <w:t xml:space="preserve">  – специалист с высшим медицинским образованием и подготовкой в области психотерапии. В большинстве западных стран для  работы психотерапевтом медицинское образование не обязательно. Им может быть и человек с высшим гуманитарным образованием, который прошел специальное обучение в области  психотерапии, включающее более сотни часов работы с клиентами под руководством  супервизора – более опытного наставника.</w:t>
      </w:r>
    </w:p>
    <w:p w:rsidR="00F77949" w:rsidRPr="008034EA" w:rsidRDefault="00F77949" w:rsidP="009D3184">
      <w:pPr>
        <w:spacing w:after="0"/>
        <w:jc w:val="both"/>
        <w:rPr>
          <w:rFonts w:ascii="Times New Roman" w:hAnsi="Times New Roman"/>
          <w:b/>
          <w:sz w:val="26"/>
          <w:szCs w:val="26"/>
        </w:rPr>
      </w:pPr>
    </w:p>
    <w:p w:rsidR="00F77949" w:rsidRPr="008034EA" w:rsidRDefault="00F77949" w:rsidP="00150B6E">
      <w:pPr>
        <w:jc w:val="both"/>
        <w:rPr>
          <w:rFonts w:ascii="Times New Roman" w:hAnsi="Times New Roman"/>
          <w:b/>
          <w:sz w:val="26"/>
          <w:szCs w:val="26"/>
        </w:rPr>
      </w:pPr>
      <w:r w:rsidRPr="008034EA">
        <w:rPr>
          <w:rFonts w:ascii="Times New Roman" w:hAnsi="Times New Roman"/>
          <w:b/>
          <w:sz w:val="26"/>
          <w:szCs w:val="26"/>
        </w:rPr>
        <w:t xml:space="preserve">   ПСИХОАНАЛИТИК</w:t>
      </w:r>
      <w:r w:rsidRPr="008034EA">
        <w:rPr>
          <w:rFonts w:ascii="Times New Roman" w:hAnsi="Times New Roman"/>
          <w:sz w:val="26"/>
          <w:szCs w:val="26"/>
        </w:rPr>
        <w:t xml:space="preserve">   – специалист, владеющий   методами психоанализа. Обучение этой профессии - процесс длительный: последипломная психоаналитическая подготовка  занимает не менее восьми лет плюс несколько лет на процесс собственного психоанализа.  В России таких специалистов  пока еще мало.</w:t>
      </w:r>
    </w:p>
    <w:p w:rsidR="00F77949" w:rsidRPr="008034EA" w:rsidRDefault="00F77949" w:rsidP="002022F6">
      <w:pPr>
        <w:jc w:val="both"/>
        <w:rPr>
          <w:rFonts w:ascii="Times New Roman" w:hAnsi="Times New Roman"/>
          <w:sz w:val="26"/>
          <w:szCs w:val="26"/>
        </w:rPr>
      </w:pPr>
      <w:r w:rsidRPr="008034EA">
        <w:rPr>
          <w:rFonts w:ascii="Times New Roman" w:hAnsi="Times New Roman"/>
          <w:b/>
          <w:sz w:val="26"/>
          <w:szCs w:val="26"/>
        </w:rPr>
        <w:t xml:space="preserve">  ПСИХОЛОГ</w:t>
      </w:r>
      <w:r w:rsidRPr="008034EA">
        <w:rPr>
          <w:rFonts w:ascii="Times New Roman" w:hAnsi="Times New Roman"/>
          <w:sz w:val="26"/>
          <w:szCs w:val="26"/>
        </w:rPr>
        <w:t xml:space="preserve"> – выпускник психологического  факультета ВУЗа, имеющий специализацию в одной из отраслей психологии – социальной , возрастной, клинической , нейропсихологии ….Как правило , работает в  компаниях, фирмах, школах и детских садах, больницах и т. д.  </w:t>
      </w:r>
    </w:p>
    <w:p w:rsidR="00F77949" w:rsidRPr="008034EA" w:rsidRDefault="00F77949" w:rsidP="002022F6">
      <w:pPr>
        <w:jc w:val="both"/>
        <w:rPr>
          <w:rFonts w:ascii="Times New Roman" w:hAnsi="Times New Roman"/>
          <w:sz w:val="26"/>
          <w:szCs w:val="26"/>
        </w:rPr>
      </w:pPr>
      <w:r w:rsidRPr="008034EA">
        <w:rPr>
          <w:rFonts w:ascii="Times New Roman" w:hAnsi="Times New Roman"/>
          <w:b/>
          <w:sz w:val="26"/>
          <w:szCs w:val="26"/>
        </w:rPr>
        <w:t>ПСИХОЛОГ</w:t>
      </w:r>
      <w:r w:rsidRPr="008034EA">
        <w:rPr>
          <w:rFonts w:ascii="Times New Roman" w:hAnsi="Times New Roman"/>
          <w:sz w:val="26"/>
          <w:szCs w:val="26"/>
        </w:rPr>
        <w:t xml:space="preserve"> – </w:t>
      </w:r>
      <w:r w:rsidRPr="008034EA">
        <w:rPr>
          <w:rFonts w:ascii="Times New Roman" w:hAnsi="Times New Roman"/>
          <w:b/>
          <w:sz w:val="26"/>
          <w:szCs w:val="26"/>
        </w:rPr>
        <w:t>КОНСУЛЬТАНТ</w:t>
      </w:r>
      <w:r w:rsidRPr="008034EA">
        <w:rPr>
          <w:rFonts w:ascii="Times New Roman" w:hAnsi="Times New Roman"/>
          <w:sz w:val="26"/>
          <w:szCs w:val="26"/>
        </w:rPr>
        <w:t xml:space="preserve"> –  специалист  с высшим психологическим образованием, владеющий одним или  несколькими психотерапевтическими  методами. Уточнение «консультант» дает возможность заниматься психотерапевтической практикой без медицинского образования.</w:t>
      </w:r>
    </w:p>
    <w:p w:rsidR="00F77949" w:rsidRPr="008034EA" w:rsidRDefault="00F77949" w:rsidP="007C4BDF">
      <w:pPr>
        <w:rPr>
          <w:rFonts w:ascii="Times New Roman" w:hAnsi="Times New Roman"/>
          <w:b/>
          <w:sz w:val="26"/>
          <w:szCs w:val="26"/>
        </w:rPr>
      </w:pPr>
      <w:r w:rsidRPr="008034EA">
        <w:rPr>
          <w:rFonts w:ascii="Times New Roman" w:hAnsi="Times New Roman"/>
          <w:b/>
          <w:sz w:val="26"/>
          <w:szCs w:val="26"/>
        </w:rPr>
        <w:t xml:space="preserve">              </w:t>
      </w:r>
    </w:p>
    <w:p w:rsidR="00F77949" w:rsidRPr="008034EA" w:rsidRDefault="00F77949" w:rsidP="007C4BDF">
      <w:pPr>
        <w:rPr>
          <w:rFonts w:ascii="Times New Roman" w:hAnsi="Times New Roman"/>
          <w:b/>
          <w:sz w:val="26"/>
          <w:szCs w:val="26"/>
        </w:rPr>
      </w:pPr>
      <w:r w:rsidRPr="008034EA">
        <w:rPr>
          <w:rFonts w:ascii="Times New Roman" w:hAnsi="Times New Roman"/>
          <w:noProof/>
          <w:sz w:val="26"/>
          <w:szCs w:val="26"/>
          <w:lang w:eastAsia="ru-RU"/>
        </w:rPr>
        <w:t xml:space="preserve">                                      </w:t>
      </w:r>
      <w:r w:rsidRPr="008034EA">
        <w:rPr>
          <w:rFonts w:ascii="Times New Roman" w:hAnsi="Times New Roman"/>
          <w:sz w:val="26"/>
          <w:szCs w:val="26"/>
        </w:rPr>
        <w:t xml:space="preserve">  </w:t>
      </w:r>
    </w:p>
    <w:p w:rsidR="00F77949" w:rsidRPr="008034EA" w:rsidRDefault="00F77949" w:rsidP="007C4BDF">
      <w:pPr>
        <w:rPr>
          <w:rFonts w:ascii="Times New Roman" w:hAnsi="Times New Roman"/>
          <w:b/>
          <w:sz w:val="26"/>
          <w:szCs w:val="26"/>
        </w:rPr>
      </w:pPr>
    </w:p>
    <w:p w:rsidR="00F77949" w:rsidRPr="008034EA" w:rsidRDefault="00F77949" w:rsidP="007C4BDF">
      <w:pPr>
        <w:rPr>
          <w:rFonts w:ascii="Times New Roman" w:hAnsi="Times New Roman"/>
          <w:b/>
          <w:sz w:val="26"/>
          <w:szCs w:val="26"/>
        </w:rPr>
      </w:pPr>
      <w:r w:rsidRPr="008034EA">
        <w:rPr>
          <w:rFonts w:ascii="Times New Roman" w:hAnsi="Times New Roman"/>
          <w:b/>
          <w:sz w:val="26"/>
          <w:szCs w:val="26"/>
        </w:rPr>
        <w:t xml:space="preserve">                        </w:t>
      </w:r>
    </w:p>
    <w:p w:rsidR="00F77949" w:rsidRDefault="00F77949" w:rsidP="008034EA">
      <w:pPr>
        <w:rPr>
          <w:rFonts w:ascii="Times New Roman" w:hAnsi="Times New Roman"/>
          <w:b/>
          <w:sz w:val="26"/>
          <w:szCs w:val="26"/>
        </w:rPr>
      </w:pPr>
      <w:r>
        <w:rPr>
          <w:rFonts w:ascii="Times New Roman" w:hAnsi="Times New Roman"/>
          <w:noProof/>
          <w:sz w:val="26"/>
          <w:szCs w:val="26"/>
          <w:lang w:eastAsia="ru-RU"/>
        </w:rPr>
        <w:t xml:space="preserve">                      </w:t>
      </w:r>
      <w:r w:rsidRPr="008034EA">
        <w:rPr>
          <w:rFonts w:ascii="Times New Roman" w:hAnsi="Times New Roman"/>
          <w:noProof/>
          <w:sz w:val="26"/>
          <w:szCs w:val="26"/>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BD21315_" style="width:332.25pt;height:16.5pt;visibility:visible">
            <v:imagedata r:id="rId4" o:title=""/>
          </v:shape>
        </w:pict>
      </w:r>
    </w:p>
    <w:p w:rsidR="00F77949" w:rsidRDefault="00F77949" w:rsidP="00AD6C6C">
      <w:pPr>
        <w:jc w:val="center"/>
        <w:rPr>
          <w:rFonts w:ascii="Times New Roman" w:hAnsi="Times New Roman"/>
          <w:b/>
          <w:sz w:val="26"/>
          <w:szCs w:val="26"/>
        </w:rPr>
      </w:pPr>
    </w:p>
    <w:p w:rsidR="00F77949" w:rsidRPr="008034EA" w:rsidRDefault="00F77949" w:rsidP="00AD6C6C">
      <w:pPr>
        <w:jc w:val="center"/>
        <w:rPr>
          <w:rFonts w:ascii="Times New Roman" w:hAnsi="Times New Roman"/>
          <w:b/>
          <w:sz w:val="26"/>
          <w:szCs w:val="26"/>
        </w:rPr>
      </w:pPr>
      <w:r w:rsidRPr="008034EA">
        <w:rPr>
          <w:rFonts w:ascii="Times New Roman" w:hAnsi="Times New Roman"/>
          <w:b/>
          <w:sz w:val="26"/>
          <w:szCs w:val="26"/>
        </w:rPr>
        <w:t>ВЛИЯНИЕ РОДИТЕЛЬСКИХ УСТАНОВОК НА РАЗВИТИЕ ДЕТЕЙ.</w:t>
      </w:r>
    </w:p>
    <w:p w:rsidR="00F77949" w:rsidRPr="008034EA" w:rsidRDefault="00F77949" w:rsidP="00AD6C6C">
      <w:pPr>
        <w:jc w:val="both"/>
        <w:rPr>
          <w:rFonts w:ascii="Times New Roman" w:hAnsi="Times New Roman"/>
          <w:sz w:val="26"/>
          <w:szCs w:val="26"/>
        </w:rPr>
      </w:pPr>
      <w:r w:rsidRPr="008034EA">
        <w:rPr>
          <w:rFonts w:ascii="Times New Roman" w:hAnsi="Times New Roman"/>
          <w:sz w:val="26"/>
          <w:szCs w:val="26"/>
        </w:rPr>
        <w:t xml:space="preserve">   Задумывались ли вы, взрослые, какие установки дали вам ваши родители, не являются ли они внутренними указателями на вашем жизненном пути? Внимательно рассмотрите таблицу родительских установок и подумайте, прежде чем что-то категорически заявлять своему ребёнку о последствиях, а не ваших ли родителей это установки? Не говорите своему ребёнку того, чего бы вы ему на самом деле не желали.</w:t>
      </w:r>
    </w:p>
    <w:p w:rsidR="00F77949" w:rsidRDefault="00F77949" w:rsidP="00AD6C6C">
      <w:pPr>
        <w:spacing w:after="0"/>
        <w:jc w:val="center"/>
        <w:rPr>
          <w:rFonts w:ascii="Times New Roman" w:hAnsi="Times New Roman"/>
          <w:b/>
          <w:sz w:val="28"/>
          <w:szCs w:val="28"/>
        </w:rPr>
      </w:pPr>
    </w:p>
    <w:p w:rsidR="00F77949" w:rsidRPr="008034EA" w:rsidRDefault="00F77949" w:rsidP="00AD6C6C">
      <w:pPr>
        <w:spacing w:after="0"/>
        <w:jc w:val="center"/>
        <w:rPr>
          <w:rFonts w:ascii="Times New Roman" w:hAnsi="Times New Roman"/>
          <w:b/>
          <w:sz w:val="26"/>
          <w:szCs w:val="26"/>
        </w:rPr>
      </w:pPr>
      <w:r w:rsidRPr="008034EA">
        <w:rPr>
          <w:rFonts w:ascii="Times New Roman" w:hAnsi="Times New Roman"/>
          <w:b/>
          <w:sz w:val="26"/>
          <w:szCs w:val="26"/>
        </w:rPr>
        <w:t>Негативные установки  и   Позитивные установки</w:t>
      </w:r>
    </w:p>
    <w:p w:rsidR="00F77949" w:rsidRPr="008034EA" w:rsidRDefault="00F77949" w:rsidP="00AD6C6C">
      <w:pPr>
        <w:spacing w:after="0"/>
        <w:jc w:val="both"/>
        <w:rPr>
          <w:rFonts w:ascii="Times New Roman" w:hAnsi="Times New Roman"/>
          <w:b/>
          <w:sz w:val="26"/>
          <w:szCs w:val="26"/>
        </w:rPr>
      </w:pPr>
      <w:r w:rsidRPr="008034EA">
        <w:rPr>
          <w:rFonts w:ascii="Times New Roman" w:hAnsi="Times New Roman"/>
          <w:b/>
          <w:sz w:val="26"/>
          <w:szCs w:val="26"/>
        </w:rPr>
        <w:t xml:space="preserve">                                  </w:t>
      </w:r>
    </w:p>
    <w:p w:rsidR="00F77949" w:rsidRPr="008034EA" w:rsidRDefault="00F77949" w:rsidP="000A0F41">
      <w:pPr>
        <w:spacing w:after="0"/>
        <w:jc w:val="center"/>
        <w:rPr>
          <w:rFonts w:ascii="Times New Roman" w:hAnsi="Times New Roman"/>
          <w:i/>
          <w:sz w:val="26"/>
          <w:szCs w:val="26"/>
        </w:rPr>
      </w:pPr>
      <w:r w:rsidRPr="008034EA">
        <w:rPr>
          <w:rFonts w:ascii="Times New Roman" w:hAnsi="Times New Roman"/>
          <w:i/>
          <w:sz w:val="26"/>
          <w:szCs w:val="26"/>
        </w:rPr>
        <w:t>СКАЗАВ ЭТО: - ИСПРАВЬТЕСЬ:</w:t>
      </w:r>
    </w:p>
    <w:p w:rsidR="00F77949" w:rsidRPr="008034EA" w:rsidRDefault="00F77949" w:rsidP="00AD6C6C">
      <w:pPr>
        <w:spacing w:after="0"/>
        <w:jc w:val="both"/>
        <w:rPr>
          <w:rFonts w:ascii="Times New Roman" w:hAnsi="Times New Roman"/>
          <w:b/>
          <w:sz w:val="26"/>
          <w:szCs w:val="26"/>
        </w:rPr>
      </w:pP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sz w:val="26"/>
          <w:szCs w:val="26"/>
        </w:rPr>
        <w:t>«</w:t>
      </w:r>
      <w:r w:rsidRPr="008034EA">
        <w:rPr>
          <w:rFonts w:ascii="Times New Roman" w:hAnsi="Times New Roman"/>
          <w:i/>
          <w:sz w:val="26"/>
          <w:szCs w:val="26"/>
        </w:rPr>
        <w:t>Сильные люди не плачут» - .«Поплачь - легче будет».</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«Дурачок ты мой». - «В тебе все прекрасно…»</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xml:space="preserve"> «Не будешь слушаться – заболеешь!» - «Ты всегда будешь здоров!</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«Яблоко от яблоньки недалеко падает». - «Что посеешь то и пожнешь».</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«Не твоего ума дело…» - «Твое мнение всем интересно».</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«Бог тебя накажет!» - «Бог любит тебя!»</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«Не верь никому, обманут!» - «Выбирай себе друзей сам…»</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«Ты всегда это делаешь хуже других…» - «Каждый может ошибиться!"</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«Ты всегда будешь грязнулей!» - «Чистота – залог здоровья».</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«Женщина глупее мужчины...» - «Все зависит от человека…»</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«Ты плохой!»- «Я тебя люблю любого…»</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«Будешь букой – один останешься»- «Люби себя и другие тебя полюбят».</w:t>
      </w:r>
    </w:p>
    <w:p w:rsidR="00F77949" w:rsidRPr="000A0F41" w:rsidRDefault="00F77949" w:rsidP="00AD6C6C">
      <w:pPr>
        <w:jc w:val="both"/>
        <w:rPr>
          <w:rFonts w:ascii="Times New Roman" w:hAnsi="Times New Roman"/>
          <w:sz w:val="28"/>
          <w:szCs w:val="28"/>
        </w:rPr>
      </w:pPr>
      <w:r w:rsidRPr="000A0F41">
        <w:rPr>
          <w:rFonts w:ascii="Times New Roman" w:hAnsi="Times New Roman"/>
          <w:sz w:val="28"/>
          <w:szCs w:val="28"/>
        </w:rPr>
        <w:t xml:space="preserve">      </w:t>
      </w:r>
    </w:p>
    <w:p w:rsidR="00F77949" w:rsidRPr="008034EA" w:rsidRDefault="00F77949" w:rsidP="00AD6C6C">
      <w:pPr>
        <w:jc w:val="both"/>
        <w:rPr>
          <w:rFonts w:ascii="Times New Roman" w:hAnsi="Times New Roman"/>
          <w:sz w:val="26"/>
          <w:szCs w:val="26"/>
        </w:rPr>
      </w:pPr>
      <w:r w:rsidRPr="008034EA">
        <w:rPr>
          <w:rFonts w:ascii="Times New Roman" w:hAnsi="Times New Roman"/>
          <w:sz w:val="26"/>
          <w:szCs w:val="26"/>
        </w:rPr>
        <w:t>Этот список вы можете продолжить сами, кое-что в нем вы узнали, подумайте, какие установки мешают вам жить и не давайте их своим детям, если не хотите, чтобы что-то в вашей жизни повторялось ваших детях.</w:t>
      </w:r>
    </w:p>
    <w:p w:rsidR="00F77949" w:rsidRPr="000A0F41" w:rsidRDefault="00F77949" w:rsidP="00AD6C6C">
      <w:pPr>
        <w:jc w:val="both"/>
        <w:rPr>
          <w:rFonts w:ascii="Bell MT" w:hAnsi="Bell MT"/>
          <w:b/>
          <w:sz w:val="28"/>
          <w:szCs w:val="28"/>
        </w:rPr>
      </w:pPr>
      <w:r w:rsidRPr="000A0F41">
        <w:rPr>
          <w:rFonts w:ascii="Bell MT" w:hAnsi="Bell MT"/>
          <w:b/>
          <w:sz w:val="28"/>
          <w:szCs w:val="28"/>
        </w:rPr>
        <w:t xml:space="preserve">                                              </w:t>
      </w:r>
    </w:p>
    <w:p w:rsidR="00F77949" w:rsidRDefault="00F77949" w:rsidP="00AD6C6C">
      <w:pPr>
        <w:jc w:val="both"/>
        <w:rPr>
          <w:rFonts w:ascii="Times New Roman" w:hAnsi="Times New Roman"/>
          <w:b/>
          <w:sz w:val="32"/>
          <w:szCs w:val="32"/>
        </w:rPr>
      </w:pPr>
      <w:r w:rsidRPr="00AD6C6C">
        <w:rPr>
          <w:rFonts w:ascii="Bell MT" w:hAnsi="Bell MT"/>
          <w:b/>
          <w:sz w:val="32"/>
          <w:szCs w:val="32"/>
        </w:rPr>
        <w:t xml:space="preserve">                                            </w:t>
      </w:r>
    </w:p>
    <w:p w:rsidR="00F77949" w:rsidRDefault="00F77949" w:rsidP="00AD6C6C">
      <w:pPr>
        <w:jc w:val="center"/>
        <w:rPr>
          <w:rFonts w:ascii="Times New Roman" w:hAnsi="Times New Roman"/>
          <w:b/>
          <w:sz w:val="28"/>
          <w:szCs w:val="28"/>
        </w:rPr>
      </w:pPr>
    </w:p>
    <w:p w:rsidR="00F77949" w:rsidRDefault="00F77949" w:rsidP="00AD6C6C">
      <w:pPr>
        <w:jc w:val="center"/>
        <w:rPr>
          <w:rFonts w:ascii="Times New Roman" w:hAnsi="Times New Roman"/>
          <w:b/>
          <w:sz w:val="28"/>
          <w:szCs w:val="28"/>
        </w:rPr>
      </w:pPr>
    </w:p>
    <w:p w:rsidR="00F77949" w:rsidRDefault="00F77949" w:rsidP="00AD6C6C">
      <w:pPr>
        <w:jc w:val="center"/>
        <w:rPr>
          <w:rFonts w:ascii="Times New Roman" w:hAnsi="Times New Roman"/>
          <w:b/>
          <w:sz w:val="28"/>
          <w:szCs w:val="28"/>
        </w:rPr>
      </w:pPr>
    </w:p>
    <w:p w:rsidR="00F77949" w:rsidRDefault="00F77949" w:rsidP="00AD6C6C">
      <w:pPr>
        <w:jc w:val="center"/>
        <w:rPr>
          <w:rFonts w:ascii="Times New Roman" w:hAnsi="Times New Roman"/>
          <w:b/>
          <w:sz w:val="28"/>
          <w:szCs w:val="28"/>
        </w:rPr>
      </w:pPr>
    </w:p>
    <w:p w:rsidR="00F77949" w:rsidRDefault="00F77949" w:rsidP="00D43F9B">
      <w:pPr>
        <w:jc w:val="center"/>
        <w:rPr>
          <w:rFonts w:ascii="Times New Roman" w:hAnsi="Times New Roman"/>
          <w:b/>
          <w:sz w:val="28"/>
          <w:szCs w:val="28"/>
        </w:rPr>
      </w:pPr>
    </w:p>
    <w:p w:rsidR="00F77949" w:rsidRDefault="00F77949" w:rsidP="00D43F9B">
      <w:pPr>
        <w:jc w:val="center"/>
        <w:rPr>
          <w:rFonts w:ascii="Times New Roman" w:hAnsi="Times New Roman"/>
          <w:b/>
          <w:sz w:val="28"/>
          <w:szCs w:val="28"/>
        </w:rPr>
      </w:pPr>
    </w:p>
    <w:p w:rsidR="00F77949" w:rsidRPr="008034EA" w:rsidRDefault="00F77949" w:rsidP="00D43F9B">
      <w:pPr>
        <w:jc w:val="center"/>
        <w:rPr>
          <w:rFonts w:ascii="Bell MT" w:hAnsi="Bell MT"/>
          <w:b/>
          <w:sz w:val="26"/>
          <w:szCs w:val="26"/>
        </w:rPr>
      </w:pPr>
      <w:r w:rsidRPr="008034EA">
        <w:rPr>
          <w:rFonts w:ascii="Times New Roman" w:hAnsi="Times New Roman"/>
          <w:b/>
          <w:sz w:val="26"/>
          <w:szCs w:val="26"/>
        </w:rPr>
        <w:t>КАК ЧАСТО ВЫ ГОВОРИТЕ ДЕТЯМ</w:t>
      </w:r>
      <w:r w:rsidRPr="008034EA">
        <w:rPr>
          <w:rFonts w:ascii="Times New Roman" w:hAnsi="Times New Roman"/>
          <w:sz w:val="26"/>
          <w:szCs w:val="26"/>
        </w:rPr>
        <w:t>…</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xml:space="preserve">- Я сейчас занят(а)…                                    </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Посмотри, что ты натворил!</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Это надо делать не так…</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Неправильно!</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Когда же ты научишься?</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Сколько раз я тебе говорила!</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Ты сведешь меня с ума!</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Что бы ты без меня делал!</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Вечно ты во все лезешь!</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Уйди от меня!</w:t>
      </w:r>
    </w:p>
    <w:p w:rsidR="00F77949" w:rsidRPr="008034EA" w:rsidRDefault="00F77949" w:rsidP="00AD6C6C">
      <w:pPr>
        <w:jc w:val="both"/>
        <w:rPr>
          <w:rFonts w:ascii="Times New Roman" w:hAnsi="Times New Roman"/>
          <w:i/>
          <w:sz w:val="26"/>
          <w:szCs w:val="26"/>
        </w:rPr>
      </w:pPr>
      <w:r w:rsidRPr="008034EA">
        <w:rPr>
          <w:rFonts w:ascii="Times New Roman" w:hAnsi="Times New Roman"/>
          <w:i/>
          <w:sz w:val="26"/>
          <w:szCs w:val="26"/>
        </w:rPr>
        <w:t>- Встань в угол!</w:t>
      </w:r>
    </w:p>
    <w:p w:rsidR="00F77949" w:rsidRPr="008034EA" w:rsidRDefault="00F77949" w:rsidP="00AD6C6C">
      <w:pPr>
        <w:jc w:val="both"/>
        <w:rPr>
          <w:rFonts w:ascii="Times New Roman" w:hAnsi="Times New Roman"/>
          <w:sz w:val="26"/>
          <w:szCs w:val="26"/>
        </w:rPr>
      </w:pPr>
      <w:r w:rsidRPr="008034EA">
        <w:rPr>
          <w:rFonts w:ascii="Times New Roman" w:hAnsi="Times New Roman"/>
          <w:sz w:val="26"/>
          <w:szCs w:val="26"/>
        </w:rPr>
        <w:t>Все эти «словечки» крепко зацепляется в подсознании ребенка и потом не удивляйтесь, если вам не нравится, что ребенок отдалился от вас, стал скрытен, ленив, недоверчив, неуверен в себе.</w:t>
      </w:r>
    </w:p>
    <w:p w:rsidR="00F77949" w:rsidRPr="008034EA" w:rsidRDefault="00F77949" w:rsidP="00AD6C6C">
      <w:pPr>
        <w:jc w:val="both"/>
        <w:rPr>
          <w:rFonts w:ascii="Times New Roman" w:hAnsi="Times New Roman"/>
          <w:b/>
          <w:sz w:val="26"/>
          <w:szCs w:val="26"/>
        </w:rPr>
      </w:pPr>
      <w:r w:rsidRPr="008034EA">
        <w:rPr>
          <w:rFonts w:ascii="Times New Roman" w:hAnsi="Times New Roman"/>
          <w:b/>
          <w:sz w:val="26"/>
          <w:szCs w:val="26"/>
        </w:rPr>
        <w:t>А ЭТИ СЛОВА ЛАСКАЮТ ДУШУ РЕБЁНКА:</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Ты самый любимый!</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Ты очень многое можешь!</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Спасибо!</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Что бы мы без тебя делали?!</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Иди ко мне!</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Садись с нами!..</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Я помогу тебе…</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 Я радуюсь твоим успехам!</w:t>
      </w:r>
    </w:p>
    <w:p w:rsidR="00F77949" w:rsidRPr="008034EA" w:rsidRDefault="00F77949" w:rsidP="00AD6C6C">
      <w:pPr>
        <w:spacing w:after="0"/>
        <w:jc w:val="both"/>
        <w:rPr>
          <w:rFonts w:ascii="Times New Roman" w:hAnsi="Times New Roman"/>
          <w:i/>
          <w:sz w:val="26"/>
          <w:szCs w:val="26"/>
        </w:rPr>
      </w:pPr>
      <w:r w:rsidRPr="008034EA">
        <w:rPr>
          <w:rFonts w:ascii="Times New Roman" w:hAnsi="Times New Roman"/>
          <w:i/>
          <w:sz w:val="26"/>
          <w:szCs w:val="26"/>
        </w:rPr>
        <w:t>Что бы случилось, твой дом твоя крепость.</w:t>
      </w:r>
    </w:p>
    <w:p w:rsidR="00F77949" w:rsidRPr="008034EA" w:rsidRDefault="00F77949" w:rsidP="00AD6C6C">
      <w:pPr>
        <w:jc w:val="both"/>
        <w:rPr>
          <w:rFonts w:ascii="Times New Roman" w:hAnsi="Times New Roman"/>
          <w:i/>
          <w:sz w:val="26"/>
          <w:szCs w:val="26"/>
        </w:rPr>
      </w:pPr>
      <w:r w:rsidRPr="008034EA">
        <w:rPr>
          <w:rFonts w:ascii="Times New Roman" w:hAnsi="Times New Roman"/>
          <w:i/>
          <w:sz w:val="26"/>
          <w:szCs w:val="26"/>
        </w:rPr>
        <w:t xml:space="preserve"> Расскажи мне, что с тобой…</w:t>
      </w:r>
    </w:p>
    <w:p w:rsidR="00F77949" w:rsidRPr="008034EA" w:rsidRDefault="00F77949" w:rsidP="00AD6C6C">
      <w:pPr>
        <w:jc w:val="both"/>
        <w:rPr>
          <w:rFonts w:ascii="Times New Roman" w:hAnsi="Times New Roman"/>
          <w:sz w:val="26"/>
          <w:szCs w:val="26"/>
        </w:rPr>
      </w:pPr>
      <w:r w:rsidRPr="008034EA">
        <w:rPr>
          <w:rFonts w:ascii="Times New Roman" w:hAnsi="Times New Roman"/>
          <w:sz w:val="26"/>
          <w:szCs w:val="26"/>
        </w:rPr>
        <w:t xml:space="preserve">    Чувства вины и стыда ни в коей мере не помогает ребенку стать здоровым и счастливым. Не стоит превращать жизнь в уныние, иногда ребенку вовсе ненужна оценка его поведения и поступков, его просто надо успокоить. Сам ребенок - не беспомощная «соломинка на ветру», не робка травинка на асфальте, которая боится, что на нее наступят. Дети от природы наделены огромным запасом инстинктов, чувств и форм поведения, которые помогут им быть активными, энергичными и жизнестойкими. Многое в процессе воспитания детей зависит не от опыта и знаний родителей, а от их умения чувствовать и догадываться.</w:t>
      </w:r>
    </w:p>
    <w:p w:rsidR="00F77949" w:rsidRDefault="00F77949" w:rsidP="00C93D5D">
      <w:pPr>
        <w:rPr>
          <w:rFonts w:ascii="Times New Roman" w:hAnsi="Times New Roman"/>
          <w:b/>
          <w:sz w:val="28"/>
          <w:szCs w:val="28"/>
        </w:rPr>
      </w:pPr>
    </w:p>
    <w:p w:rsidR="00F77949" w:rsidRDefault="00F77949" w:rsidP="009D3184">
      <w:pPr>
        <w:jc w:val="center"/>
        <w:rPr>
          <w:rFonts w:ascii="Times New Roman" w:hAnsi="Times New Roman"/>
          <w:b/>
          <w:sz w:val="32"/>
          <w:szCs w:val="32"/>
        </w:rPr>
      </w:pPr>
    </w:p>
    <w:p w:rsidR="00F77949" w:rsidRDefault="00F77949" w:rsidP="009D3184">
      <w:pPr>
        <w:spacing w:after="0"/>
        <w:jc w:val="center"/>
        <w:rPr>
          <w:rFonts w:ascii="Times New Roman" w:hAnsi="Times New Roman"/>
          <w:b/>
          <w:sz w:val="28"/>
          <w:szCs w:val="28"/>
        </w:rPr>
      </w:pPr>
    </w:p>
    <w:p w:rsidR="00F77949" w:rsidRDefault="00F77949" w:rsidP="009D3184">
      <w:pPr>
        <w:spacing w:after="0"/>
        <w:jc w:val="center"/>
        <w:rPr>
          <w:rFonts w:ascii="Times New Roman" w:hAnsi="Times New Roman"/>
          <w:b/>
          <w:sz w:val="28"/>
          <w:szCs w:val="28"/>
        </w:rPr>
      </w:pPr>
    </w:p>
    <w:p w:rsidR="00F77949" w:rsidRPr="008034EA" w:rsidRDefault="00F77949" w:rsidP="009D3184">
      <w:pPr>
        <w:spacing w:after="0"/>
        <w:jc w:val="center"/>
        <w:rPr>
          <w:rFonts w:ascii="Times New Roman" w:hAnsi="Times New Roman"/>
          <w:b/>
          <w:sz w:val="26"/>
          <w:szCs w:val="26"/>
        </w:rPr>
      </w:pPr>
      <w:r w:rsidRPr="008034EA">
        <w:rPr>
          <w:rFonts w:ascii="Times New Roman" w:hAnsi="Times New Roman"/>
          <w:b/>
          <w:sz w:val="26"/>
          <w:szCs w:val="26"/>
        </w:rPr>
        <w:t>КОГДА СЛЕДУЕТ ОБРАЩАТЬСЯ К ПСИХОЛОГУ</w:t>
      </w:r>
    </w:p>
    <w:p w:rsidR="00F77949" w:rsidRPr="008034EA" w:rsidRDefault="00F77949" w:rsidP="009D3184">
      <w:pPr>
        <w:spacing w:after="0"/>
        <w:jc w:val="center"/>
        <w:rPr>
          <w:rFonts w:ascii="Times New Roman" w:hAnsi="Times New Roman"/>
          <w:b/>
          <w:sz w:val="26"/>
          <w:szCs w:val="26"/>
        </w:rPr>
      </w:pPr>
    </w:p>
    <w:p w:rsidR="00F77949" w:rsidRPr="008034EA" w:rsidRDefault="00F77949" w:rsidP="001B0409">
      <w:pPr>
        <w:rPr>
          <w:rFonts w:ascii="Times New Roman" w:hAnsi="Times New Roman"/>
          <w:sz w:val="26"/>
          <w:szCs w:val="26"/>
        </w:rPr>
      </w:pPr>
      <w:r w:rsidRPr="008034EA">
        <w:rPr>
          <w:rFonts w:ascii="Times New Roman" w:hAnsi="Times New Roman"/>
          <w:b/>
          <w:sz w:val="26"/>
          <w:szCs w:val="26"/>
        </w:rPr>
        <w:t xml:space="preserve">  ПОТЕРЯ КОНТРОЛЯ</w:t>
      </w:r>
      <w:r w:rsidRPr="008034EA">
        <w:rPr>
          <w:rFonts w:ascii="Times New Roman" w:hAnsi="Times New Roman"/>
          <w:sz w:val="26"/>
          <w:szCs w:val="26"/>
        </w:rPr>
        <w:t xml:space="preserve">. Даже при самых гармоничных отношениях между родителями и детьми бывают моменты, когда ребенок не слушается, и это нормально, потому что свидетельствует о становлении личности маленького человека. Но если вы чувствуете, что теряете контроль над ребенком и вам все труднее ладить с ним, то лучше посоветоваться со специалистом, который сможет объективно оценить ситуацию и подсказать способы выхода из нее. </w:t>
      </w:r>
    </w:p>
    <w:p w:rsidR="00F77949" w:rsidRPr="008034EA" w:rsidRDefault="00F77949" w:rsidP="001B0409">
      <w:pPr>
        <w:rPr>
          <w:rFonts w:ascii="Times New Roman" w:hAnsi="Times New Roman"/>
          <w:sz w:val="26"/>
          <w:szCs w:val="26"/>
        </w:rPr>
      </w:pPr>
      <w:r w:rsidRPr="008034EA">
        <w:rPr>
          <w:rFonts w:ascii="Times New Roman" w:hAnsi="Times New Roman"/>
          <w:b/>
          <w:sz w:val="26"/>
          <w:szCs w:val="26"/>
        </w:rPr>
        <w:t xml:space="preserve">  СТРАХИ</w:t>
      </w:r>
      <w:r w:rsidRPr="008034EA">
        <w:rPr>
          <w:rFonts w:ascii="Times New Roman" w:hAnsi="Times New Roman"/>
          <w:sz w:val="26"/>
          <w:szCs w:val="26"/>
        </w:rPr>
        <w:t>. Помощь психолога необходима, если у ребенка постоянный страх темноты, страх оставаться одному в комнате, страх перед дождем, грозой, сильным ветром. Некоторые дети боятся насекомых, животных, незнакомых людей. Чувство страха угнетает ребенка, подавляет его активность, инициативу и нередко ведет к беспомощности перед ситуацией. Хотя в определенном возрасте страхи - явление естественное, говорящее о развитии воображения ребенка, даже в этом случае психолог поможет безболезненно преодолеть дискомфортный для ребенка момент.</w:t>
      </w:r>
    </w:p>
    <w:p w:rsidR="00F77949" w:rsidRPr="008034EA" w:rsidRDefault="00F77949" w:rsidP="001B0409">
      <w:pPr>
        <w:rPr>
          <w:rFonts w:ascii="Times New Roman" w:hAnsi="Times New Roman"/>
          <w:sz w:val="26"/>
          <w:szCs w:val="26"/>
        </w:rPr>
      </w:pPr>
      <w:r w:rsidRPr="008034EA">
        <w:rPr>
          <w:rFonts w:ascii="Times New Roman" w:hAnsi="Times New Roman"/>
          <w:sz w:val="26"/>
          <w:szCs w:val="26"/>
        </w:rPr>
        <w:t xml:space="preserve">   </w:t>
      </w:r>
      <w:r w:rsidRPr="008034EA">
        <w:rPr>
          <w:rFonts w:ascii="Times New Roman" w:hAnsi="Times New Roman"/>
          <w:b/>
          <w:sz w:val="26"/>
          <w:szCs w:val="26"/>
        </w:rPr>
        <w:t>ЧРЕЗМЕРНАЯ АКТИВНОСТЬ.</w:t>
      </w:r>
      <w:r w:rsidRPr="008034EA">
        <w:rPr>
          <w:rFonts w:ascii="Times New Roman" w:hAnsi="Times New Roman"/>
          <w:sz w:val="26"/>
          <w:szCs w:val="26"/>
        </w:rPr>
        <w:t xml:space="preserve"> С проблемой гиперактивных детей родители сейчас сталкиваются очень часто. Такие дети подобны урагану или вулкану, который не знает границ и может взвиться под потолок в любую минуту. Сосредоточиться или высидеть спокойно какое - то время на занятии или уроке для таких детей - большая проблема. Все это становится причиной злости, нарушения планов, неудач и других неприятностей не только для ребенка, но и для родителей. Гиперактивность может быть следствием родовой травмы, негармоничных отношений в семье: равнодушия или, напротив - слишком сильной опеки. И в том и в другом случае психолог может помочь родителям найти оптимальный способ общения с ребенком, овладеть методиками снятия излишнего возбуждения (иногда очень полезен массаж и занятия спортом).</w:t>
      </w:r>
    </w:p>
    <w:p w:rsidR="00F77949" w:rsidRPr="008034EA" w:rsidRDefault="00F77949" w:rsidP="001B0409">
      <w:pPr>
        <w:rPr>
          <w:rFonts w:ascii="Times New Roman" w:hAnsi="Times New Roman"/>
          <w:sz w:val="26"/>
          <w:szCs w:val="26"/>
        </w:rPr>
      </w:pPr>
      <w:r w:rsidRPr="008034EA">
        <w:rPr>
          <w:rFonts w:ascii="Times New Roman" w:hAnsi="Times New Roman"/>
          <w:b/>
          <w:sz w:val="26"/>
          <w:szCs w:val="26"/>
        </w:rPr>
        <w:t xml:space="preserve">  АГРЕССИВНОСТЬ.</w:t>
      </w:r>
      <w:r w:rsidRPr="008034EA">
        <w:rPr>
          <w:rFonts w:ascii="Times New Roman" w:hAnsi="Times New Roman"/>
          <w:sz w:val="26"/>
          <w:szCs w:val="26"/>
        </w:rPr>
        <w:t xml:space="preserve"> Многие родители сталкиваются с этой проблемой. Малыш сердится на вас, может обидеть другого ребенка, причинить боль собаке или кошке, демонстративно сломать игрушку, объявив, что она ему не нравится. Причин такого поведения огромное множество. Важно, чтобы оно не закрепилось и не вошло в черту характера ребенка, не помешало в установлении нормальных отношений с окружающим миром. </w:t>
      </w:r>
    </w:p>
    <w:p w:rsidR="00F77949" w:rsidRPr="008034EA" w:rsidRDefault="00F77949" w:rsidP="00D001FD">
      <w:pPr>
        <w:rPr>
          <w:rFonts w:ascii="Times New Roman" w:hAnsi="Times New Roman"/>
          <w:sz w:val="26"/>
          <w:szCs w:val="26"/>
        </w:rPr>
      </w:pPr>
      <w:r w:rsidRPr="008034EA">
        <w:rPr>
          <w:rFonts w:ascii="Times New Roman" w:hAnsi="Times New Roman"/>
          <w:b/>
          <w:sz w:val="26"/>
          <w:szCs w:val="26"/>
        </w:rPr>
        <w:t xml:space="preserve">  ЗАСТЕНЧИВОСТЬ.</w:t>
      </w:r>
      <w:r w:rsidRPr="008034EA">
        <w:rPr>
          <w:rFonts w:ascii="Times New Roman" w:hAnsi="Times New Roman"/>
          <w:sz w:val="26"/>
          <w:szCs w:val="26"/>
        </w:rPr>
        <w:t xml:space="preserve"> Самовосприятие слишком застенчивых детей достаточно негативно: они избегают контактов со сверстниками, чрезмерно чувствительны к критике, не проявляют инициативы, не утверждают и не защищают себя. Эти черты характера формируются в детстве, но застенчивость можно преодолеть.</w:t>
      </w:r>
    </w:p>
    <w:p w:rsidR="00F77949" w:rsidRDefault="00F77949" w:rsidP="008034EA">
      <w:pPr>
        <w:jc w:val="both"/>
        <w:rPr>
          <w:rFonts w:ascii="Times New Roman" w:hAnsi="Times New Roman"/>
          <w:sz w:val="26"/>
          <w:szCs w:val="26"/>
        </w:rPr>
      </w:pPr>
      <w:r w:rsidRPr="008034EA">
        <w:rPr>
          <w:rFonts w:ascii="Times New Roman" w:hAnsi="Times New Roman"/>
          <w:b/>
          <w:sz w:val="26"/>
          <w:szCs w:val="26"/>
        </w:rPr>
        <w:t xml:space="preserve">  БЕЗ ПРОБЛЕМ</w:t>
      </w:r>
      <w:r w:rsidRPr="008034EA">
        <w:rPr>
          <w:rFonts w:ascii="Times New Roman" w:hAnsi="Times New Roman"/>
          <w:sz w:val="26"/>
          <w:szCs w:val="26"/>
        </w:rPr>
        <w:t xml:space="preserve">. Если у вас в семье царят любовь и согласие и нет проблем, можно просто прийти к психологу, чтобы выявить потенциальные возможности вашего ребенка: к чему он более способен, как лучше развить в нем гармоничную личность. Пройдя серию тестов у психолога, вы получите нужную </w:t>
      </w:r>
      <w:r>
        <w:rPr>
          <w:rFonts w:ascii="Times New Roman" w:hAnsi="Times New Roman"/>
          <w:sz w:val="26"/>
          <w:szCs w:val="26"/>
        </w:rPr>
        <w:t>и полезную информацию.</w:t>
      </w:r>
    </w:p>
    <w:p w:rsidR="00F77949" w:rsidRDefault="00F77949" w:rsidP="008034EA">
      <w:pPr>
        <w:jc w:val="both"/>
        <w:rPr>
          <w:rFonts w:ascii="Times New Roman" w:hAnsi="Times New Roman"/>
          <w:sz w:val="26"/>
          <w:szCs w:val="26"/>
        </w:rPr>
      </w:pPr>
    </w:p>
    <w:p w:rsidR="00F77949" w:rsidRPr="008034EA" w:rsidRDefault="00F77949" w:rsidP="008034EA">
      <w:pPr>
        <w:ind w:firstLine="180"/>
        <w:jc w:val="both"/>
        <w:rPr>
          <w:rFonts w:ascii="Times New Roman" w:hAnsi="Times New Roman"/>
          <w:sz w:val="26"/>
          <w:szCs w:val="26"/>
        </w:rPr>
      </w:pPr>
      <w:r w:rsidRPr="008034EA">
        <w:rPr>
          <w:rFonts w:ascii="Times New Roman" w:hAnsi="Times New Roman"/>
          <w:b/>
          <w:sz w:val="26"/>
          <w:szCs w:val="26"/>
        </w:rPr>
        <w:t>ОСОБЫЕ СИТУАЦИИ.</w:t>
      </w:r>
      <w:r w:rsidRPr="008034EA">
        <w:rPr>
          <w:rFonts w:ascii="Times New Roman" w:hAnsi="Times New Roman"/>
          <w:sz w:val="26"/>
          <w:szCs w:val="26"/>
        </w:rPr>
        <w:t xml:space="preserve"> Психика ребенка очень хрупка и уязвима. В жизни порой бывают такие ситуации, с которыми трудно справиться даже взрослым. К ним относятся смерть одного из членов семьи, развод родителей; появление нового члена семьи; поступление в детский сад или в школу; серьезная болезнь ребенка; насилие по отношению к самому ребенку или у него на глазах. В этих случаях следует обратиться к психологу, даже в том случае, если вам кажется, что одно из перечисленных событий не сильно повлияло на ребенка. Дело в том, что внешне это может никак не проявляться, а уйти вглубь души и появиться тогда, когда вы меньше всего этого ждете. Психолог определит, насколько сильно ребенок переживает, поможет пережить случившееся. </w:t>
      </w:r>
    </w:p>
    <w:p w:rsidR="00F77949" w:rsidRPr="001B0409" w:rsidRDefault="00F77949" w:rsidP="001B0409">
      <w:pPr>
        <w:jc w:val="center"/>
        <w:rPr>
          <w:rFonts w:ascii="Times New Roman" w:hAnsi="Times New Roman"/>
          <w:sz w:val="24"/>
          <w:szCs w:val="24"/>
        </w:rPr>
      </w:pPr>
    </w:p>
    <w:p w:rsidR="00F77949" w:rsidRPr="001B0409" w:rsidRDefault="00F77949" w:rsidP="00206D23">
      <w:pPr>
        <w:jc w:val="center"/>
        <w:rPr>
          <w:rFonts w:ascii="Times New Roman" w:hAnsi="Times New Roman"/>
          <w:sz w:val="24"/>
          <w:szCs w:val="24"/>
        </w:rPr>
      </w:pPr>
    </w:p>
    <w:p w:rsidR="00F77949" w:rsidRPr="001B0409" w:rsidRDefault="00F77949" w:rsidP="00206D23">
      <w:pPr>
        <w:jc w:val="center"/>
        <w:rPr>
          <w:rFonts w:ascii="Times New Roman" w:hAnsi="Times New Roman"/>
          <w:sz w:val="24"/>
          <w:szCs w:val="24"/>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Default="00F77949" w:rsidP="00206D23">
      <w:pPr>
        <w:jc w:val="center"/>
        <w:rPr>
          <w:rFonts w:ascii="Times New Roman" w:hAnsi="Times New Roman"/>
          <w:b/>
          <w:sz w:val="28"/>
          <w:szCs w:val="28"/>
        </w:rPr>
      </w:pPr>
    </w:p>
    <w:p w:rsidR="00F77949" w:rsidRPr="008034EA" w:rsidRDefault="00F77949" w:rsidP="008034EA">
      <w:pPr>
        <w:rPr>
          <w:rFonts w:ascii="Times New Roman" w:hAnsi="Times New Roman"/>
          <w:b/>
          <w:sz w:val="28"/>
          <w:szCs w:val="28"/>
        </w:rPr>
      </w:pPr>
    </w:p>
    <w:sectPr w:rsidR="00F77949" w:rsidRPr="008034EA" w:rsidSect="00C93D5D">
      <w:pgSz w:w="11906" w:h="16838"/>
      <w:pgMar w:top="851" w:right="850" w:bottom="1134" w:left="993" w:header="708" w:footer="708" w:gutter="0"/>
      <w:pgBorders w:offsetFrom="page">
        <w:top w:val="flowersModern2" w:sz="14" w:space="24" w:color="auto"/>
        <w:left w:val="flowersModern2" w:sz="14" w:space="24" w:color="auto"/>
        <w:bottom w:val="flowersModern2" w:sz="14" w:space="24" w:color="auto"/>
        <w:right w:val="flowersModern2" w:sz="1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176F"/>
    <w:rsid w:val="000851BE"/>
    <w:rsid w:val="000A0F41"/>
    <w:rsid w:val="000C35E2"/>
    <w:rsid w:val="00150B6E"/>
    <w:rsid w:val="00196BAA"/>
    <w:rsid w:val="001B0409"/>
    <w:rsid w:val="001D51FA"/>
    <w:rsid w:val="002022F6"/>
    <w:rsid w:val="002052EC"/>
    <w:rsid w:val="00206D23"/>
    <w:rsid w:val="004B2338"/>
    <w:rsid w:val="00541FE0"/>
    <w:rsid w:val="00633993"/>
    <w:rsid w:val="00653163"/>
    <w:rsid w:val="006B176F"/>
    <w:rsid w:val="00772F9B"/>
    <w:rsid w:val="007834AF"/>
    <w:rsid w:val="007C4BDF"/>
    <w:rsid w:val="007D3630"/>
    <w:rsid w:val="008034EA"/>
    <w:rsid w:val="00807DB8"/>
    <w:rsid w:val="0083463A"/>
    <w:rsid w:val="008506CD"/>
    <w:rsid w:val="009474C8"/>
    <w:rsid w:val="009D3184"/>
    <w:rsid w:val="009F0336"/>
    <w:rsid w:val="00AB1055"/>
    <w:rsid w:val="00AD6C6C"/>
    <w:rsid w:val="00B86A89"/>
    <w:rsid w:val="00BB51DC"/>
    <w:rsid w:val="00BD3DA4"/>
    <w:rsid w:val="00C93D5D"/>
    <w:rsid w:val="00D001FD"/>
    <w:rsid w:val="00D16065"/>
    <w:rsid w:val="00D43F9B"/>
    <w:rsid w:val="00D86B83"/>
    <w:rsid w:val="00EF4CB9"/>
    <w:rsid w:val="00F77949"/>
    <w:rsid w:val="00F82AC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33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022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22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384</TotalTime>
  <Pages>5</Pages>
  <Words>1270</Words>
  <Characters>7244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cp:revision>
  <cp:lastPrinted>2012-11-25T16:48:00Z</cp:lastPrinted>
  <dcterms:created xsi:type="dcterms:W3CDTF">2012-09-18T04:50:00Z</dcterms:created>
  <dcterms:modified xsi:type="dcterms:W3CDTF">2013-02-19T11:31:00Z</dcterms:modified>
</cp:coreProperties>
</file>